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567"/>
        <w:gridCol w:w="617"/>
        <w:gridCol w:w="8989"/>
        <w:gridCol w:w="1701"/>
        <w:gridCol w:w="1417"/>
        <w:gridCol w:w="1559"/>
      </w:tblGrid>
      <w:tr w:rsidR="00EB15A1" w:rsidTr="003A7E9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</w:tr>
      <w:tr w:rsidR="00EB15A1" w:rsidTr="003A7E9E">
        <w:trPr>
          <w:cantSplit/>
        </w:trPr>
        <w:tc>
          <w:tcPr>
            <w:tcW w:w="148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5A1" w:rsidRPr="00411B05" w:rsidRDefault="00D96AEB" w:rsidP="00306550">
            <w:pPr>
              <w:pStyle w:val="1"/>
              <w:shd w:val="clear" w:color="auto" w:fill="FFFFFF"/>
              <w:spacing w:before="0" w:beforeAutospacing="0" w:after="306" w:afterAutospacing="0"/>
              <w:jc w:val="center"/>
              <w:rPr>
                <w:rFonts w:ascii="Georgia" w:hAnsi="Georgia"/>
                <w:color w:val="020202"/>
                <w:sz w:val="46"/>
                <w:szCs w:val="46"/>
              </w:rPr>
            </w:pPr>
            <w:bookmarkStart w:id="0" w:name="RANGE!A1:E70"/>
            <w:r w:rsidRPr="00A77E8B">
              <w:rPr>
                <w:color w:val="000000"/>
                <w:sz w:val="28"/>
                <w:szCs w:val="28"/>
              </w:rPr>
              <w:t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</w:t>
            </w:r>
            <w:r w:rsidR="00411B05">
              <w:rPr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 w:rsidR="00411B05" w:rsidRPr="00411B05">
              <w:rPr>
                <w:color w:val="020202"/>
                <w:sz w:val="28"/>
                <w:szCs w:val="46"/>
              </w:rPr>
              <w:t>I</w:t>
            </w:r>
            <w:r w:rsidR="00683425">
              <w:rPr>
                <w:color w:val="000000"/>
                <w:sz w:val="28"/>
                <w:szCs w:val="28"/>
              </w:rPr>
              <w:t xml:space="preserve"> </w:t>
            </w:r>
            <w:r w:rsidR="00306550">
              <w:rPr>
                <w:color w:val="000000"/>
                <w:sz w:val="28"/>
                <w:szCs w:val="28"/>
              </w:rPr>
              <w:t>полугодие</w:t>
            </w:r>
            <w:r w:rsidR="003A7E9E">
              <w:rPr>
                <w:color w:val="000000"/>
                <w:sz w:val="28"/>
                <w:szCs w:val="28"/>
              </w:rPr>
              <w:t xml:space="preserve"> </w:t>
            </w:r>
            <w:r w:rsidRPr="00A77E8B">
              <w:rPr>
                <w:color w:val="000000"/>
                <w:sz w:val="28"/>
                <w:szCs w:val="28"/>
              </w:rPr>
              <w:t>20</w:t>
            </w:r>
            <w:r w:rsidR="00D573F4">
              <w:rPr>
                <w:color w:val="000000"/>
                <w:sz w:val="28"/>
                <w:szCs w:val="28"/>
              </w:rPr>
              <w:t>2</w:t>
            </w:r>
            <w:r w:rsidR="00683425">
              <w:rPr>
                <w:color w:val="000000"/>
                <w:sz w:val="28"/>
                <w:szCs w:val="28"/>
              </w:rPr>
              <w:t>3</w:t>
            </w:r>
            <w:r w:rsidRPr="00A77E8B">
              <w:rPr>
                <w:color w:val="000000"/>
                <w:sz w:val="28"/>
                <w:szCs w:val="28"/>
              </w:rPr>
              <w:t xml:space="preserve"> год</w:t>
            </w:r>
            <w:bookmarkEnd w:id="0"/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EB15A1" w:rsidTr="003A7E9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</w:tr>
      <w:tr w:rsidR="00EB15A1" w:rsidTr="003A7E9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тыс. руб.</w:t>
            </w:r>
          </w:p>
        </w:tc>
      </w:tr>
      <w:tr w:rsidR="00EB15A1" w:rsidRPr="00D96AEB" w:rsidTr="003A7E9E">
        <w:trPr>
          <w:cantSplit/>
          <w:trHeight w:val="9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880939">
            <w:pPr>
              <w:jc w:val="center"/>
              <w:rPr>
                <w:b/>
              </w:rPr>
            </w:pPr>
            <w:r w:rsidRPr="00D96AEB">
              <w:rPr>
                <w:b/>
              </w:rPr>
              <w:t>№ п/п</w:t>
            </w:r>
          </w:p>
        </w:tc>
        <w:tc>
          <w:tcPr>
            <w:tcW w:w="96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880939">
            <w:pPr>
              <w:jc w:val="center"/>
              <w:rPr>
                <w:b/>
              </w:rPr>
            </w:pPr>
            <w:r w:rsidRPr="00D96AEB">
              <w:rPr>
                <w:b/>
              </w:rPr>
              <w:t>Наименование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D96AEB" w:rsidP="00880939">
            <w:pPr>
              <w:jc w:val="center"/>
              <w:rPr>
                <w:b/>
              </w:rPr>
            </w:pPr>
            <w:r w:rsidRPr="004E383D">
              <w:rPr>
                <w:rFonts w:cs="Times New Roman"/>
                <w:b/>
              </w:rPr>
              <w:t>Уточненные бюджетные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D96AEB" w:rsidP="00411B05">
            <w:pPr>
              <w:jc w:val="center"/>
              <w:rPr>
                <w:b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Исполнено</w:t>
            </w:r>
            <w:r>
              <w:rPr>
                <w:rFonts w:eastAsia="Times New Roman" w:cs="Times New Roman"/>
                <w:b/>
                <w:color w:val="000000"/>
              </w:rPr>
              <w:t>на 01.0</w:t>
            </w:r>
            <w:r w:rsidR="00411B05">
              <w:rPr>
                <w:rFonts w:eastAsia="Times New Roman" w:cs="Times New Roman"/>
                <w:b/>
                <w:color w:val="000000"/>
              </w:rPr>
              <w:t>7</w:t>
            </w:r>
            <w:r>
              <w:rPr>
                <w:rFonts w:eastAsia="Times New Roman" w:cs="Times New Roman"/>
                <w:b/>
                <w:color w:val="000000"/>
              </w:rPr>
              <w:t>.202</w:t>
            </w:r>
            <w:r w:rsidR="00683425">
              <w:rPr>
                <w:rFonts w:eastAsia="Times New Roman" w:cs="Times New Roman"/>
                <w:b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D96AEB" w:rsidP="00880939">
            <w:pPr>
              <w:jc w:val="center"/>
              <w:rPr>
                <w:b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% исполнения</w:t>
            </w:r>
          </w:p>
        </w:tc>
      </w:tr>
    </w:tbl>
    <w:p w:rsidR="00EB15A1" w:rsidRPr="00D96AEB" w:rsidRDefault="00EB15A1">
      <w:pPr>
        <w:rPr>
          <w:b/>
          <w:sz w:val="2"/>
        </w:rPr>
      </w:pPr>
    </w:p>
    <w:tbl>
      <w:tblPr>
        <w:tblW w:w="14850" w:type="dxa"/>
        <w:tblLayout w:type="fixed"/>
        <w:tblLook w:val="04A0"/>
      </w:tblPr>
      <w:tblGrid>
        <w:gridCol w:w="567"/>
        <w:gridCol w:w="617"/>
        <w:gridCol w:w="8989"/>
        <w:gridCol w:w="1701"/>
        <w:gridCol w:w="1417"/>
        <w:gridCol w:w="1559"/>
      </w:tblGrid>
      <w:tr w:rsidR="00EB15A1" w:rsidRPr="00D96AEB" w:rsidTr="003A7E9E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880939">
            <w:pPr>
              <w:jc w:val="center"/>
              <w:rPr>
                <w:b/>
              </w:rPr>
            </w:pPr>
            <w:r w:rsidRPr="00D96AEB">
              <w:rPr>
                <w:b/>
              </w:rPr>
              <w:t>1</w:t>
            </w:r>
          </w:p>
        </w:tc>
        <w:tc>
          <w:tcPr>
            <w:tcW w:w="9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880939">
            <w:pPr>
              <w:jc w:val="center"/>
              <w:rPr>
                <w:b/>
              </w:rPr>
            </w:pPr>
            <w:r w:rsidRPr="00D96AEB"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880939">
            <w:pPr>
              <w:jc w:val="center"/>
              <w:rPr>
                <w:b/>
              </w:rPr>
            </w:pPr>
            <w:r w:rsidRPr="00D96AEB">
              <w:rPr>
                <w:b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880939">
            <w:pPr>
              <w:jc w:val="center"/>
              <w:rPr>
                <w:b/>
              </w:rPr>
            </w:pPr>
            <w:r w:rsidRPr="00D96AEB"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880939">
            <w:pPr>
              <w:jc w:val="center"/>
              <w:rPr>
                <w:b/>
              </w:rPr>
            </w:pPr>
            <w:r w:rsidRPr="00D96AEB">
              <w:rPr>
                <w:b/>
              </w:rPr>
              <w:t>5</w:t>
            </w:r>
          </w:p>
        </w:tc>
      </w:tr>
      <w:tr w:rsidR="00EB15A1" w:rsidRPr="00D96AEB" w:rsidTr="003A7E9E">
        <w:trPr>
          <w:cantSplit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880939">
            <w:pPr>
              <w:jc w:val="center"/>
              <w:rPr>
                <w:b/>
              </w:rPr>
            </w:pPr>
            <w:r w:rsidRPr="00D96AEB">
              <w:rPr>
                <w:b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EB15A1" w:rsidRPr="00D96AEB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96058D" w:rsidRDefault="00EB15A1" w:rsidP="00880939">
            <w:pPr>
              <w:jc w:val="center"/>
              <w:rPr>
                <w:b/>
              </w:rPr>
            </w:pPr>
            <w:r w:rsidRPr="0096058D">
              <w:rPr>
                <w:b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Pr="00683425" w:rsidRDefault="00683425" w:rsidP="00880939">
            <w:pPr>
              <w:jc w:val="right"/>
              <w:rPr>
                <w:b/>
              </w:rPr>
            </w:pPr>
            <w:r w:rsidRPr="00683425">
              <w:rPr>
                <w:b/>
              </w:rPr>
              <w:t>46 797,6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Pr="00683425" w:rsidRDefault="00D46C1C" w:rsidP="00880939">
            <w:pPr>
              <w:jc w:val="right"/>
              <w:rPr>
                <w:b/>
              </w:rPr>
            </w:pPr>
            <w:r>
              <w:rPr>
                <w:b/>
              </w:rPr>
              <w:t>32 049</w:t>
            </w:r>
            <w:r w:rsidR="00683425" w:rsidRPr="00683425">
              <w:rPr>
                <w:b/>
              </w:rPr>
              <w:t>,</w:t>
            </w:r>
            <w:r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Pr="00D46C1C" w:rsidRDefault="00D46C1C" w:rsidP="00D4561B">
            <w:pPr>
              <w:jc w:val="right"/>
              <w:rPr>
                <w:b/>
              </w:rPr>
            </w:pPr>
            <w:r w:rsidRPr="00D46C1C">
              <w:rPr>
                <w:b/>
              </w:rPr>
              <w:t>68,5</w:t>
            </w:r>
          </w:p>
        </w:tc>
      </w:tr>
      <w:tr w:rsidR="00EB15A1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96058D" w:rsidRDefault="00EB15A1" w:rsidP="00880939">
            <w:pPr>
              <w:jc w:val="center"/>
            </w:pPr>
            <w:r w:rsidRPr="0096058D">
              <w:t>1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Pr="002871F3" w:rsidRDefault="00683425" w:rsidP="00880939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здания МАУ ДО «ДШИ им. В.В. Ковалева» муниципального образования «Город С</w:t>
            </w:r>
            <w:r w:rsidR="00D47945">
              <w:rPr>
                <w:color w:val="000000" w:themeColor="text1"/>
              </w:rPr>
              <w:t xml:space="preserve">аратов» по адресу: г. Саратов, </w:t>
            </w:r>
            <w:r w:rsidRPr="002871F3">
              <w:rPr>
                <w:color w:val="000000" w:themeColor="text1"/>
              </w:rPr>
              <w:t>улица Шевыревская, д. 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Pr="00D46C1C" w:rsidRDefault="00683425" w:rsidP="00880939">
            <w:pPr>
              <w:jc w:val="right"/>
              <w:rPr>
                <w:color w:val="000000" w:themeColor="text1"/>
              </w:rPr>
            </w:pPr>
            <w:r w:rsidRPr="00D46C1C">
              <w:rPr>
                <w:color w:val="000000" w:themeColor="text1"/>
              </w:rPr>
              <w:t>46 797,6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Pr="00D46C1C" w:rsidRDefault="00D46C1C" w:rsidP="00880939">
            <w:pPr>
              <w:jc w:val="right"/>
              <w:rPr>
                <w:color w:val="000000" w:themeColor="text1"/>
              </w:rPr>
            </w:pPr>
            <w:r w:rsidRPr="00D46C1C">
              <w:rPr>
                <w:color w:val="000000" w:themeColor="text1"/>
              </w:rPr>
              <w:t>32 049,4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Pr="00D46C1C" w:rsidRDefault="00D46C1C" w:rsidP="00D46C1C">
            <w:pPr>
              <w:jc w:val="right"/>
              <w:rPr>
                <w:color w:val="000000" w:themeColor="text1"/>
              </w:rPr>
            </w:pPr>
            <w:r w:rsidRPr="00D46C1C">
              <w:rPr>
                <w:color w:val="000000" w:themeColor="text1"/>
              </w:rPr>
              <w:t>68</w:t>
            </w:r>
            <w:r w:rsidR="00D4561B" w:rsidRPr="00D46C1C">
              <w:rPr>
                <w:color w:val="000000" w:themeColor="text1"/>
              </w:rPr>
              <w:t>,</w:t>
            </w:r>
            <w:r w:rsidRPr="00D46C1C">
              <w:rPr>
                <w:color w:val="000000" w:themeColor="text1"/>
              </w:rPr>
              <w:t>5</w:t>
            </w:r>
          </w:p>
        </w:tc>
      </w:tr>
      <w:tr w:rsidR="00EB15A1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2871F3" w:rsidRDefault="00EB15A1" w:rsidP="00880939">
            <w:pPr>
              <w:jc w:val="center"/>
              <w:rPr>
                <w:b/>
                <w:color w:val="000000" w:themeColor="text1"/>
              </w:rPr>
            </w:pPr>
            <w:r w:rsidRPr="002871F3">
              <w:rPr>
                <w:b/>
                <w:color w:val="000000" w:themeColor="text1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Pr="000C0AAF" w:rsidRDefault="000C0AAF" w:rsidP="003B0300">
            <w:pPr>
              <w:jc w:val="right"/>
              <w:rPr>
                <w:b/>
              </w:rPr>
            </w:pPr>
            <w:r w:rsidRPr="000C0AAF">
              <w:rPr>
                <w:b/>
              </w:rPr>
              <w:t>100 323,6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Pr="00A71171" w:rsidRDefault="00A71171" w:rsidP="00880939">
            <w:pPr>
              <w:jc w:val="right"/>
              <w:rPr>
                <w:b/>
              </w:rPr>
            </w:pPr>
            <w:r w:rsidRPr="00A71171">
              <w:rPr>
                <w:b/>
              </w:rPr>
              <w:t>53,7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Pr="0096058D" w:rsidRDefault="00A71171" w:rsidP="00880939">
            <w:pPr>
              <w:jc w:val="right"/>
              <w:rPr>
                <w:b/>
              </w:rPr>
            </w:pPr>
            <w:r>
              <w:rPr>
                <w:b/>
              </w:rPr>
              <w:t>0,05</w:t>
            </w: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880939">
            <w:pPr>
              <w:jc w:val="center"/>
            </w:pPr>
            <w:r w:rsidRPr="0096058D">
              <w:t>2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котельной по адресу: ул. Вокзальная, д. 4а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0C0AAF" w:rsidP="00E87E31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6 700,0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880939">
            <w:pPr>
              <w:jc w:val="center"/>
            </w:pPr>
            <w:r w:rsidRPr="0096058D">
              <w:t>3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котельной по адресу:г. Саратов, Сокурский тракт, 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0C0AAF" w:rsidP="00E87E31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2 654,5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880939">
            <w:pPr>
              <w:jc w:val="center"/>
            </w:pPr>
            <w:r w:rsidRPr="0096058D">
              <w:t>4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сети газопотребления котельной по адресу: ул. им. Клочкова В.Г., д. 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0C0AAF" w:rsidP="00E87E31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1 437,0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880939">
            <w:pPr>
              <w:jc w:val="center"/>
            </w:pPr>
            <w:r w:rsidRPr="0096058D">
              <w:t>5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системы водоснабжения с. Александровка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0C0AAF" w:rsidP="00E87E31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4 450,0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880939">
            <w:pPr>
              <w:jc w:val="center"/>
            </w:pPr>
            <w:r w:rsidRPr="0096058D">
              <w:t>6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узла учета газа котельной бани №</w:t>
            </w:r>
            <w:r w:rsidR="00D47945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0C0AAF" w:rsidP="00E87E31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1 697,0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880939">
            <w:pPr>
              <w:jc w:val="center"/>
            </w:pPr>
            <w:r w:rsidRPr="0096058D">
              <w:t>7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узла учета газа котельной бани №</w:t>
            </w:r>
            <w:r w:rsidR="00D47945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0C0AAF" w:rsidP="00E87E31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880939">
            <w:pPr>
              <w:jc w:val="center"/>
            </w:pPr>
            <w:r w:rsidRPr="0096058D">
              <w:t>8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узла учета газа котельной бани №</w:t>
            </w:r>
            <w:r w:rsidR="00D47945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0C0AAF" w:rsidP="00E87E31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880939">
            <w:pPr>
              <w:jc w:val="center"/>
            </w:pPr>
            <w:r w:rsidRPr="0096058D">
              <w:t>9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участка системы водоснабжения села Поповка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0C0AAF" w:rsidP="00E87E31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12 621,5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A71171" w:rsidP="00880939">
            <w:pPr>
              <w:jc w:val="right"/>
            </w:pPr>
            <w:r>
              <w:t>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A71171" w:rsidP="00880939">
            <w:pPr>
              <w:jc w:val="right"/>
            </w:pPr>
            <w:r>
              <w:t>0,4</w:t>
            </w: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880939">
            <w:pPr>
              <w:jc w:val="center"/>
            </w:pPr>
            <w:r w:rsidRPr="0096058D">
              <w:t>10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фонтана «Рыбка»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0C0AAF" w:rsidP="00E87E31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599,5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880939">
            <w:pPr>
              <w:jc w:val="center"/>
            </w:pPr>
            <w:r w:rsidRPr="0096058D">
              <w:t>11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и реконструкция объектов водоснабжения к р.п. Соколовый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0C0AAF" w:rsidP="00E87E31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880939">
            <w:pPr>
              <w:jc w:val="center"/>
            </w:pPr>
            <w:r w:rsidRPr="0096058D">
              <w:t>12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и реконструкция объектов водоснабжения к с. Березина Речка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0C0AAF" w:rsidP="00E87E31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3 612,5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0C0AAF">
        <w:trPr>
          <w:cantSplit/>
          <w:trHeight w:val="5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880939">
            <w:pPr>
              <w:jc w:val="center"/>
            </w:pPr>
            <w:r w:rsidRPr="0096058D">
              <w:t>13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инженерной инфраструктуры к земельным участкам, предоставленным многодетным семьям в п. Зональный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0C0AAF" w:rsidP="00E87E31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4 348,8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0C0AAF">
        <w:trPr>
          <w:cantSplit/>
          <w:trHeight w:val="2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880939">
            <w:pPr>
              <w:jc w:val="center"/>
            </w:pPr>
            <w:r>
              <w:t>14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A507A7" w:rsidRDefault="000C0AAF" w:rsidP="00A71171">
            <w:pPr>
              <w:jc w:val="right"/>
              <w:rPr>
                <w:color w:val="000000" w:themeColor="text1"/>
              </w:rPr>
            </w:pPr>
            <w:r w:rsidRPr="00A507A7">
              <w:rPr>
                <w:color w:val="000000" w:themeColor="text1"/>
              </w:rPr>
              <w:t>12 997,</w:t>
            </w:r>
            <w:r w:rsidR="00A71171" w:rsidRPr="00A507A7">
              <w:rPr>
                <w:color w:val="000000" w:themeColor="text1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0C0AAF">
        <w:trPr>
          <w:cantSplit/>
          <w:trHeight w:val="2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880939">
            <w:pPr>
              <w:jc w:val="center"/>
            </w:pPr>
            <w:r>
              <w:t>15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A507A7" w:rsidRDefault="000C0AAF" w:rsidP="00A71171">
            <w:pPr>
              <w:jc w:val="right"/>
              <w:rPr>
                <w:color w:val="000000" w:themeColor="text1"/>
              </w:rPr>
            </w:pPr>
            <w:r w:rsidRPr="00A507A7">
              <w:rPr>
                <w:color w:val="000000" w:themeColor="text1"/>
              </w:rPr>
              <w:t>42 813,</w:t>
            </w:r>
            <w:r w:rsidR="00A71171" w:rsidRPr="00A507A7">
              <w:rPr>
                <w:color w:val="000000" w:themeColor="text1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0C0AAF">
        <w:trPr>
          <w:cantSplit/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880939">
            <w:pPr>
              <w:jc w:val="center"/>
            </w:pPr>
            <w:r>
              <w:lastRenderedPageBreak/>
              <w:t>16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2871F3" w:rsidRDefault="000C0AAF" w:rsidP="000C0AAF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сетей горячего водоснабжения к многоквартирному дому № 6 по ул. Бульварной</w:t>
            </w:r>
          </w:p>
          <w:p w:rsidR="000C0AAF" w:rsidRPr="002871F3" w:rsidRDefault="000C0AAF" w:rsidP="000C0AAF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B45D3" w:rsidRDefault="000C0AAF" w:rsidP="00E87E31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683425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896" w:rsidRDefault="009B2896" w:rsidP="000D7BB3">
            <w:pPr>
              <w:jc w:val="center"/>
              <w:rPr>
                <w:b/>
              </w:rPr>
            </w:pPr>
          </w:p>
          <w:p w:rsidR="00683425" w:rsidRPr="0096058D" w:rsidRDefault="00683425" w:rsidP="000D7BB3">
            <w:pPr>
              <w:jc w:val="center"/>
              <w:rPr>
                <w:b/>
              </w:rPr>
            </w:pPr>
            <w:r w:rsidRPr="0096058D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3425" w:rsidRPr="000C0AAF" w:rsidRDefault="000C0AAF" w:rsidP="000D7BB3">
            <w:pPr>
              <w:jc w:val="right"/>
              <w:rPr>
                <w:b/>
              </w:rPr>
            </w:pPr>
            <w:r w:rsidRPr="000C0AAF">
              <w:rPr>
                <w:b/>
              </w:rPr>
              <w:t>4 611 735,2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3425" w:rsidRPr="009B2896" w:rsidRDefault="002562B9" w:rsidP="00A507A7">
            <w:pPr>
              <w:jc w:val="right"/>
              <w:rPr>
                <w:b/>
              </w:rPr>
            </w:pPr>
            <w:r w:rsidRPr="002562B9">
              <w:rPr>
                <w:b/>
              </w:rPr>
              <w:t>485</w:t>
            </w:r>
            <w:r>
              <w:rPr>
                <w:b/>
              </w:rPr>
              <w:t xml:space="preserve"> </w:t>
            </w:r>
            <w:r w:rsidRPr="002562B9">
              <w:rPr>
                <w:b/>
              </w:rPr>
              <w:t>29</w:t>
            </w:r>
            <w:r w:rsidR="0008464E">
              <w:rPr>
                <w:b/>
              </w:rPr>
              <w:t>3</w:t>
            </w:r>
            <w:r w:rsidRPr="002562B9">
              <w:rPr>
                <w:b/>
              </w:rPr>
              <w:t>,</w:t>
            </w:r>
            <w:r w:rsidR="00A507A7">
              <w:rPr>
                <w:b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425" w:rsidRPr="0096058D" w:rsidRDefault="002562B9" w:rsidP="000D7BB3">
            <w:pPr>
              <w:jc w:val="right"/>
              <w:rPr>
                <w:b/>
              </w:rPr>
            </w:pPr>
            <w:r>
              <w:rPr>
                <w:b/>
              </w:rPr>
              <w:t>10</w:t>
            </w:r>
            <w:r w:rsidR="009039DE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E87E31">
            <w:pPr>
              <w:jc w:val="center"/>
            </w:pPr>
            <w:r>
              <w:t>17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2 946,6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A507A7" w:rsidP="0008464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2871F3" w:rsidP="00880939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30,5</w:t>
            </w: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E87E31">
            <w:pPr>
              <w:jc w:val="center"/>
            </w:pPr>
            <w:r>
              <w:t>18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Детский сад на 160 мест в Заводском районе г. Саратова по адресу: г. Саратов, ул. Огородная, 176 (погашение кредиторской задолженности)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1 919,3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0D7BB3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1 919,2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880939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99,9</w:t>
            </w: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E87E31">
            <w:pPr>
              <w:jc w:val="center"/>
            </w:pPr>
            <w:r>
              <w:t>19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Детский сад на 160 мест в микрорайоне по ул. Ипподромная (на части бывших земель ФГБНУ «НИИСХ Юго-Востока») (погашение кредиторской задолженности)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2 200,7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0D7BB3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2 200,6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880939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99,9</w:t>
            </w: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E87E31">
            <w:pPr>
              <w:jc w:val="center"/>
            </w:pPr>
            <w:r>
              <w:t>20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1 180,9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0D7BB3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880939">
            <w:pPr>
              <w:jc w:val="right"/>
              <w:rPr>
                <w:color w:val="000000" w:themeColor="text1"/>
              </w:rPr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E87E31">
            <w:pPr>
              <w:jc w:val="center"/>
            </w:pPr>
            <w:r w:rsidRPr="0096058D">
              <w:t>21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4 500,1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0D7BB3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880939">
            <w:pPr>
              <w:jc w:val="right"/>
              <w:rPr>
                <w:color w:val="000000" w:themeColor="text1"/>
              </w:rPr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E87E31">
            <w:pPr>
              <w:jc w:val="center"/>
            </w:pPr>
            <w:r w:rsidRPr="0096058D">
              <w:t>22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Здание физкультурно-оздоровительного комплекса «Торпедо»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315,2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0D7BB3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880939">
            <w:pPr>
              <w:jc w:val="right"/>
              <w:rPr>
                <w:color w:val="000000" w:themeColor="text1"/>
              </w:rPr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E87E31">
            <w:pPr>
              <w:jc w:val="center"/>
            </w:pPr>
            <w:r w:rsidRPr="0096058D">
              <w:t>23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Ледовая арена на территории МОУ «Гимназия №</w:t>
            </w:r>
            <w:r w:rsidR="00D47945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>89» в микрорайоне Елшанка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139 195,5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3403DA" w:rsidP="000D7BB3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1 594,1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2871F3" w:rsidP="00880939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1,1</w:t>
            </w:r>
          </w:p>
        </w:tc>
      </w:tr>
      <w:tr w:rsidR="000C0AAF" w:rsidTr="003A7E9E">
        <w:trPr>
          <w:cantSplit/>
          <w:trHeight w:val="5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E87E31">
            <w:pPr>
              <w:jc w:val="center"/>
            </w:pPr>
            <w:r w:rsidRPr="0096058D">
              <w:t>24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945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Ливневая канализация по ул. им. Бардина И.П., от ул. им. Академика О.К. Антонова до</w:t>
            </w:r>
          </w:p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 xml:space="preserve"> ул. им. Тархова С.Ф. Ленинского района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3403DA" w:rsidP="000D7BB3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693,6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2871F3" w:rsidP="00880939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34,7</w:t>
            </w: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E87E31">
            <w:pPr>
              <w:jc w:val="center"/>
            </w:pPr>
            <w:r w:rsidRPr="0096058D">
              <w:t>25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Ливневая канализация по ул. Романтиков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1 214,9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0D7BB3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880939">
            <w:pPr>
              <w:jc w:val="right"/>
              <w:rPr>
                <w:color w:val="000000" w:themeColor="text1"/>
              </w:rPr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E87E31">
            <w:pPr>
              <w:jc w:val="center"/>
            </w:pPr>
            <w:r w:rsidRPr="0096058D">
              <w:t>26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Очистные сооружения ливневого коллектора Глебучева оврага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0D7BB3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880939">
            <w:pPr>
              <w:jc w:val="right"/>
              <w:rPr>
                <w:color w:val="000000" w:themeColor="text1"/>
              </w:rPr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E87E31">
            <w:pPr>
              <w:jc w:val="center"/>
            </w:pPr>
            <w:r w:rsidRPr="0096058D">
              <w:t>27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3 334 456,3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2871F3" w:rsidP="000D7BB3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109 052,8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2562B9" w:rsidP="00880939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3,3</w:t>
            </w: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E87E31">
            <w:pPr>
              <w:jc w:val="center"/>
            </w:pPr>
            <w:r w:rsidRPr="0096058D">
              <w:t>2</w:t>
            </w:r>
            <w:r>
              <w:t>8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125 285,5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603887" w:rsidP="0008464E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112 963</w:t>
            </w:r>
            <w:r w:rsidR="000C0AAF" w:rsidRPr="002871F3">
              <w:rPr>
                <w:color w:val="000000" w:themeColor="text1"/>
              </w:rPr>
              <w:t>,</w:t>
            </w:r>
            <w:r w:rsidR="0008464E">
              <w:rPr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2562B9" w:rsidP="00880939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90,2</w:t>
            </w:r>
          </w:p>
        </w:tc>
      </w:tr>
      <w:tr w:rsidR="000C0AAF" w:rsidTr="000C0AAF">
        <w:trPr>
          <w:cantSplit/>
          <w:trHeight w:val="2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E87E31">
            <w:pPr>
              <w:jc w:val="center"/>
            </w:pPr>
            <w:r>
              <w:t>29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Пристройка на 275 мест к МОУ «СОШ № 103»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229 596,9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603887" w:rsidP="000D7BB3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24 317,7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2562B9" w:rsidP="00880939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10,6</w:t>
            </w:r>
          </w:p>
        </w:tc>
      </w:tr>
      <w:tr w:rsidR="000C0AAF" w:rsidTr="000C0AAF">
        <w:trPr>
          <w:cantSplit/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E87E31">
            <w:pPr>
              <w:jc w:val="center"/>
            </w:pPr>
            <w:r>
              <w:t>30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стадиона «Спартак», по адресу: г. Саратов, ул. Дегтярная,</w:t>
            </w:r>
            <w:r w:rsidR="00D47945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0D7BB3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880939">
            <w:pPr>
              <w:jc w:val="right"/>
              <w:rPr>
                <w:color w:val="000000" w:themeColor="text1"/>
              </w:rPr>
            </w:pPr>
          </w:p>
        </w:tc>
      </w:tr>
      <w:tr w:rsidR="000C0AAF" w:rsidTr="000C0AAF">
        <w:trPr>
          <w:cantSplit/>
          <w:trHeight w:val="2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E87E31">
            <w:pPr>
              <w:jc w:val="center"/>
            </w:pPr>
            <w:r>
              <w:t>31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Система водоотведения в районе МОУ «СОШ №</w:t>
            </w:r>
            <w:r w:rsidR="00D47945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>106» Заводского района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9 122,4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603887" w:rsidP="000D7BB3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2 196,1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2562B9" w:rsidP="00880939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24,1</w:t>
            </w:r>
          </w:p>
        </w:tc>
      </w:tr>
      <w:tr w:rsidR="000C0AAF" w:rsidTr="000C0AAF">
        <w:trPr>
          <w:cantSplit/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E87E31">
            <w:pPr>
              <w:jc w:val="center"/>
            </w:pPr>
            <w:r>
              <w:t>32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Снегоплавильный комплекс на ул. Ипподромная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603887" w:rsidP="000D7BB3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2562B9" w:rsidP="00880939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22,4</w:t>
            </w:r>
          </w:p>
        </w:tc>
      </w:tr>
      <w:tr w:rsidR="000C0AAF" w:rsidTr="000C0AAF">
        <w:trPr>
          <w:cantSplit/>
          <w:trHeight w:val="5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E87E31">
            <w:pPr>
              <w:jc w:val="center"/>
            </w:pPr>
            <w:r>
              <w:t>33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 xml:space="preserve">Сохранение и приспособление объекта культурного наследия местного (муниципального) </w:t>
            </w:r>
            <w:r w:rsidRPr="002871F3">
              <w:rPr>
                <w:color w:val="000000" w:themeColor="text1"/>
              </w:rPr>
              <w:br/>
              <w:t xml:space="preserve">значения «Школа, 1946 г., 1949 г.», МОУ «Средняя общеобразовательная </w:t>
            </w:r>
            <w:r w:rsidRPr="002871F3">
              <w:rPr>
                <w:color w:val="000000" w:themeColor="text1"/>
              </w:rPr>
              <w:br/>
              <w:t>школа №</w:t>
            </w:r>
            <w:r w:rsidR="00D47945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 xml:space="preserve">72» по адресу: Саратовская область, г. Саратов, ул. Бережная, 1, в </w:t>
            </w:r>
            <w:r w:rsidRPr="002871F3">
              <w:rPr>
                <w:color w:val="000000" w:themeColor="text1"/>
              </w:rPr>
              <w:br/>
              <w:t>целях обеспечения его функционирования в современных условиях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6 977,2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0D7BB3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880939">
            <w:pPr>
              <w:jc w:val="right"/>
              <w:rPr>
                <w:color w:val="000000" w:themeColor="text1"/>
              </w:rPr>
            </w:pPr>
          </w:p>
        </w:tc>
      </w:tr>
      <w:tr w:rsidR="000C0AAF" w:rsidTr="000C0AAF">
        <w:trPr>
          <w:cantSplit/>
          <w:trHeight w:val="5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9B2896">
            <w:pPr>
              <w:jc w:val="center"/>
            </w:pPr>
            <w:r>
              <w:lastRenderedPageBreak/>
              <w:t>34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24 056,4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603887" w:rsidP="000D7BB3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2562B9" w:rsidP="00880939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0,5</w:t>
            </w:r>
          </w:p>
        </w:tc>
      </w:tr>
      <w:tr w:rsidR="000C0AAF" w:rsidTr="000C0AAF">
        <w:trPr>
          <w:cantSplit/>
          <w:trHeight w:val="2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9B2896">
            <w:pPr>
              <w:jc w:val="center"/>
            </w:pPr>
            <w:r>
              <w:t>35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562B9" w:rsidRDefault="000C0AAF" w:rsidP="00E87E31">
            <w:pPr>
              <w:rPr>
                <w:color w:val="000000" w:themeColor="text1"/>
              </w:rPr>
            </w:pPr>
            <w:r w:rsidRPr="002562B9">
              <w:rPr>
                <w:color w:val="000000" w:themeColor="text1"/>
              </w:rPr>
              <w:t>Школа в ЖК «Ласточкино»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B45D3" w:rsidRDefault="000C0AAF" w:rsidP="00E87E31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391 207,9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041A95" w:rsidRDefault="00603887" w:rsidP="000D7BB3">
            <w:pPr>
              <w:jc w:val="right"/>
            </w:pPr>
            <w:r>
              <w:t>219 558,4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2562B9" w:rsidP="00880939">
            <w:pPr>
              <w:jc w:val="right"/>
            </w:pPr>
            <w:r>
              <w:t>56,1</w:t>
            </w:r>
          </w:p>
        </w:tc>
      </w:tr>
      <w:tr w:rsidR="000C0AAF" w:rsidTr="000C0AAF">
        <w:trPr>
          <w:cantSplit/>
          <w:trHeight w:val="2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9B2896">
            <w:pPr>
              <w:jc w:val="center"/>
            </w:pPr>
            <w:r>
              <w:t>36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562B9" w:rsidRDefault="000C0AAF" w:rsidP="00E87E31">
            <w:pPr>
              <w:rPr>
                <w:color w:val="000000" w:themeColor="text1"/>
              </w:rPr>
            </w:pPr>
            <w:r w:rsidRPr="002562B9">
              <w:rPr>
                <w:color w:val="000000" w:themeColor="text1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B45D3" w:rsidRDefault="000C0AAF" w:rsidP="00E87E31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332 578,6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041A95" w:rsidRDefault="00603887" w:rsidP="000D7BB3">
            <w:pPr>
              <w:jc w:val="right"/>
            </w:pPr>
            <w:r>
              <w:t>9 761,9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2562B9" w:rsidP="00880939">
            <w:pPr>
              <w:jc w:val="right"/>
            </w:pPr>
            <w:r>
              <w:t>2,9</w:t>
            </w:r>
          </w:p>
        </w:tc>
      </w:tr>
      <w:tr w:rsidR="009B2896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896" w:rsidRPr="0096058D" w:rsidRDefault="009B2896" w:rsidP="00880939">
            <w:pPr>
              <w:jc w:val="center"/>
              <w:rPr>
                <w:b/>
              </w:rPr>
            </w:pPr>
            <w:r w:rsidRPr="0096058D">
              <w:rPr>
                <w:b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96" w:rsidRPr="000C0AAF" w:rsidRDefault="000C0AAF" w:rsidP="000D7BB3">
            <w:pPr>
              <w:jc w:val="right"/>
              <w:rPr>
                <w:b/>
              </w:rPr>
            </w:pPr>
            <w:r w:rsidRPr="000C0AAF">
              <w:rPr>
                <w:b/>
              </w:rPr>
              <w:t>1 095 094,9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96" w:rsidRPr="009B2896" w:rsidRDefault="002562B9" w:rsidP="000D7BB3">
            <w:pPr>
              <w:jc w:val="right"/>
              <w:rPr>
                <w:b/>
              </w:rPr>
            </w:pPr>
            <w:r w:rsidRPr="002562B9">
              <w:rPr>
                <w:b/>
              </w:rPr>
              <w:t>446</w:t>
            </w:r>
            <w:r>
              <w:rPr>
                <w:b/>
              </w:rPr>
              <w:t xml:space="preserve"> </w:t>
            </w:r>
            <w:r w:rsidRPr="002562B9">
              <w:rPr>
                <w:b/>
              </w:rPr>
              <w:t>398,3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96" w:rsidRPr="0096058D" w:rsidRDefault="002562B9" w:rsidP="00880939">
            <w:pPr>
              <w:jc w:val="right"/>
              <w:rPr>
                <w:b/>
              </w:rPr>
            </w:pPr>
            <w:r>
              <w:rPr>
                <w:b/>
              </w:rPr>
              <w:t>40,8</w:t>
            </w: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Default="000C0AAF" w:rsidP="00E87E31">
            <w:pPr>
              <w:jc w:val="center"/>
            </w:pPr>
            <w:r>
              <w:t>37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Организация наружного освещения на подъездной дороге к ДОЛ «Звездочка»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1 895,5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041A95" w:rsidRDefault="00603887" w:rsidP="000D7BB3">
            <w:pPr>
              <w:jc w:val="right"/>
            </w:pPr>
            <w:r>
              <w:t>1 693,9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2562B9" w:rsidP="00880939">
            <w:pPr>
              <w:jc w:val="right"/>
            </w:pPr>
            <w:r>
              <w:t>89,4</w:t>
            </w: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Default="000C0AAF" w:rsidP="00E87E31">
            <w:pPr>
              <w:jc w:val="center"/>
            </w:pPr>
            <w:r>
              <w:t>38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Организация наружного освещения по ул. Вишневая от ул. Тверская до ул. Лунная, д. 1А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B45D3" w:rsidRDefault="000C0AAF" w:rsidP="00E87E31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041A95" w:rsidRDefault="000C0AAF" w:rsidP="000D7BB3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Default="000C0AAF" w:rsidP="00E87E31">
            <w:pPr>
              <w:jc w:val="center"/>
            </w:pPr>
            <w:r>
              <w:t>39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автомобильной дороги в пос. Юриш от ул. 3-й Линии до юго-западной границы земельного участка с кадастровым номером 64:48:020308:2204 в Заводском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B45D3" w:rsidRDefault="000C0AAF" w:rsidP="00E87E31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6 879,3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041A95" w:rsidRDefault="000C0AAF" w:rsidP="000D7BB3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Default="000C0AAF" w:rsidP="00E87E31">
            <w:pPr>
              <w:jc w:val="center"/>
            </w:pPr>
            <w:r>
              <w:t>40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автомобильной дороги по ул. Б. Горной от ул. Симбирской до ул. им. Горького А.М. в Кировском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B45D3" w:rsidRDefault="000C0AAF" w:rsidP="00E87E31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1 720,0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041A95" w:rsidRDefault="000C0AAF" w:rsidP="000D7BB3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Default="000C0AAF" w:rsidP="00E87E31">
            <w:pPr>
              <w:jc w:val="center"/>
            </w:pPr>
            <w:r>
              <w:t>41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автомобильной дороги по ул. им. Академика Вавилова Н.И.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B45D3" w:rsidRDefault="000C0AAF" w:rsidP="00E87E31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2 168,2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041A95" w:rsidRDefault="000C0AAF" w:rsidP="000D7BB3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Default="000C0AAF" w:rsidP="00E87E31">
            <w:pPr>
              <w:jc w:val="center"/>
            </w:pPr>
            <w:r>
              <w:t>42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автомобильной дороги «п. Солнечный-2 – п. Расково»  в Кировском и Гагаринском районах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B45D3" w:rsidRDefault="000C0AAF" w:rsidP="00E87E31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11 738,9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041A95" w:rsidRDefault="000C0AAF" w:rsidP="000D7BB3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Default="000C0AAF" w:rsidP="00E87E31">
            <w:pPr>
              <w:jc w:val="center"/>
            </w:pPr>
            <w:r>
              <w:t>43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B45D3" w:rsidRDefault="000C0AAF" w:rsidP="00E87E31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4 261,4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041A95" w:rsidRDefault="000C0AAF" w:rsidP="000D7BB3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Default="000C0AAF" w:rsidP="00E87E31">
            <w:pPr>
              <w:jc w:val="center"/>
            </w:pPr>
            <w:r>
              <w:t>44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945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 xml:space="preserve">Строительство автомобильной дороги по ул. Большая Азовская в Заводском районе </w:t>
            </w:r>
          </w:p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г. 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B45D3" w:rsidRDefault="000C0AAF" w:rsidP="00E87E31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3 620,0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041A95" w:rsidRDefault="000C0AAF" w:rsidP="000D7BB3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3A7E9E">
        <w:trPr>
          <w:cantSplit/>
          <w:trHeight w:val="3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Default="000C0AAF" w:rsidP="00E87E31">
            <w:pPr>
              <w:jc w:val="center"/>
            </w:pPr>
            <w:r>
              <w:t>45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автомобильной дороги по ул. им. Михаила Булгакова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B45D3" w:rsidRDefault="000C0AAF" w:rsidP="00E87E31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130 191,8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041A95" w:rsidRDefault="000A3178" w:rsidP="000D7BB3">
            <w:pPr>
              <w:jc w:val="right"/>
            </w:pPr>
            <w:r>
              <w:t>31 217,6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2562B9" w:rsidP="00880939">
            <w:pPr>
              <w:jc w:val="right"/>
            </w:pPr>
            <w:r>
              <w:t>24,0</w:t>
            </w:r>
          </w:p>
        </w:tc>
      </w:tr>
      <w:tr w:rsidR="000C0AAF" w:rsidTr="003A7E9E">
        <w:trPr>
          <w:cantSplit/>
          <w:trHeight w:val="3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Default="000C0AAF" w:rsidP="00E87E31">
            <w:pPr>
              <w:jc w:val="center"/>
            </w:pPr>
            <w:r>
              <w:t>46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B45D3" w:rsidRDefault="000C0AAF" w:rsidP="00E87E31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152 926,8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041A95" w:rsidRDefault="000A3178" w:rsidP="000D7BB3">
            <w:pPr>
              <w:jc w:val="right"/>
            </w:pPr>
            <w:r>
              <w:t>652,7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2562B9" w:rsidP="00880939">
            <w:pPr>
              <w:jc w:val="right"/>
            </w:pPr>
            <w:r>
              <w:t>0,4</w:t>
            </w:r>
          </w:p>
        </w:tc>
      </w:tr>
      <w:tr w:rsidR="000C0AAF" w:rsidTr="003A7E9E">
        <w:trPr>
          <w:cantSplit/>
          <w:trHeight w:val="3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Default="000C0AAF" w:rsidP="00E87E31">
            <w:pPr>
              <w:jc w:val="center"/>
            </w:pPr>
            <w:r>
              <w:t>47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автомобильной дороги по ул. Прудная в Заводском районе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B45D3" w:rsidRDefault="000C0AAF" w:rsidP="00E87E31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4 180,0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041A95" w:rsidRDefault="000C0AAF" w:rsidP="000D7BB3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3A7E9E">
        <w:trPr>
          <w:cantSplit/>
          <w:trHeight w:val="3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Default="000C0AAF" w:rsidP="00E87E31">
            <w:pPr>
              <w:jc w:val="center"/>
            </w:pPr>
            <w:r>
              <w:t>48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автомобильной дороги по улице №</w:t>
            </w:r>
            <w:r w:rsidR="00D47945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>1 в микрорайоне «Городские просторы» г. Саратова, Строительство автомобильной дороги по улице №</w:t>
            </w:r>
            <w:r w:rsidR="00D47945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>2 в микрорайоне «Городские просторы» г. Саратова, Строительство автомобильной дороги по улице №</w:t>
            </w:r>
            <w:r w:rsidR="00D47945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>3 в микрорайоне «Городские просторы»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B45D3" w:rsidRDefault="000C0AAF" w:rsidP="00E87E31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8 557,3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041A95" w:rsidRDefault="000A3178" w:rsidP="000D7BB3">
            <w:pPr>
              <w:jc w:val="right"/>
            </w:pPr>
            <w:r>
              <w:t>676,6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2562B9" w:rsidP="00880939">
            <w:pPr>
              <w:jc w:val="right"/>
            </w:pPr>
            <w:r>
              <w:t>7,9</w:t>
            </w:r>
          </w:p>
        </w:tc>
      </w:tr>
      <w:tr w:rsidR="000C0AAF" w:rsidTr="003A7E9E">
        <w:trPr>
          <w:cantSplit/>
          <w:trHeight w:val="3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Default="000C0AAF" w:rsidP="00E87E31">
            <w:pPr>
              <w:jc w:val="center"/>
            </w:pPr>
            <w:r>
              <w:t>49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B45D3" w:rsidRDefault="000C0AAF" w:rsidP="00E87E31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665 101,5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041A95" w:rsidRDefault="000A3178" w:rsidP="000D7BB3">
            <w:pPr>
              <w:jc w:val="right"/>
            </w:pPr>
            <w:r>
              <w:t>412 157,5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2562B9" w:rsidP="00880939">
            <w:pPr>
              <w:jc w:val="right"/>
            </w:pPr>
            <w:r>
              <w:t>62,0</w:t>
            </w:r>
          </w:p>
        </w:tc>
      </w:tr>
      <w:tr w:rsidR="000C0AAF" w:rsidTr="003A7E9E">
        <w:trPr>
          <w:cantSplit/>
          <w:trHeight w:val="3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Default="000C0AAF" w:rsidP="00E87E31">
            <w:pPr>
              <w:jc w:val="center"/>
            </w:pPr>
            <w:r>
              <w:lastRenderedPageBreak/>
              <w:t>50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B45D3" w:rsidRDefault="000C0AAF" w:rsidP="00E87E31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041A95" w:rsidRDefault="000C0AAF" w:rsidP="000D7BB3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0C0AAF" w:rsidTr="003A7E9E">
        <w:trPr>
          <w:cantSplit/>
          <w:trHeight w:val="3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Default="000C0AAF" w:rsidP="00E87E31">
            <w:pPr>
              <w:jc w:val="center"/>
            </w:pPr>
            <w:r>
              <w:t>51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0C0AAF" w:rsidP="00E87E31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91 549,2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041A95" w:rsidRDefault="000C0AAF" w:rsidP="000D7BB3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880939">
            <w:pPr>
              <w:jc w:val="right"/>
            </w:pPr>
          </w:p>
        </w:tc>
      </w:tr>
      <w:tr w:rsidR="009B2896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896" w:rsidRPr="0096058D" w:rsidRDefault="009B2896" w:rsidP="00880939">
            <w:pPr>
              <w:jc w:val="center"/>
              <w:rPr>
                <w:b/>
              </w:rPr>
            </w:pPr>
            <w:r w:rsidRPr="0096058D">
              <w:rPr>
                <w:b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96" w:rsidRPr="00F94876" w:rsidRDefault="00F94876" w:rsidP="000D7BB3">
            <w:pPr>
              <w:jc w:val="right"/>
              <w:rPr>
                <w:b/>
              </w:rPr>
            </w:pPr>
            <w:r w:rsidRPr="00F94876">
              <w:rPr>
                <w:b/>
                <w:color w:val="000000" w:themeColor="text1"/>
              </w:rPr>
              <w:t>297 382,1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96" w:rsidRPr="000A3178" w:rsidRDefault="000A3178" w:rsidP="000D7BB3">
            <w:pPr>
              <w:jc w:val="right"/>
              <w:rPr>
                <w:b/>
              </w:rPr>
            </w:pPr>
            <w:r w:rsidRPr="000A3178">
              <w:rPr>
                <w:b/>
              </w:rPr>
              <w:t>284 954,5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96" w:rsidRPr="0096058D" w:rsidRDefault="002562B9" w:rsidP="00880939">
            <w:pPr>
              <w:jc w:val="right"/>
              <w:rPr>
                <w:b/>
              </w:rPr>
            </w:pPr>
            <w:r>
              <w:rPr>
                <w:b/>
              </w:rPr>
              <w:t>95</w:t>
            </w:r>
            <w:r w:rsidR="009039DE">
              <w:rPr>
                <w:b/>
              </w:rPr>
              <w:t>,</w:t>
            </w:r>
            <w:r>
              <w:rPr>
                <w:b/>
              </w:rPr>
              <w:t>8</w:t>
            </w:r>
          </w:p>
        </w:tc>
      </w:tr>
      <w:tr w:rsidR="009B2896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896" w:rsidRPr="0096058D" w:rsidRDefault="00411B05" w:rsidP="00880939">
            <w:pPr>
              <w:jc w:val="center"/>
            </w:pPr>
            <w:r>
              <w:t>52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896" w:rsidRDefault="009B2896" w:rsidP="000D7BB3">
            <w:r>
              <w:t>Реконструкция имущественного комплекса МОУ «СОШ №</w:t>
            </w:r>
            <w:r w:rsidR="00D47945">
              <w:t xml:space="preserve"> </w:t>
            </w:r>
            <w:r>
              <w:t>77», расположенного по адресу: г. Саратов, ул. Новоузенская, д.143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96" w:rsidRPr="00041A95" w:rsidRDefault="00076946" w:rsidP="000D7BB3">
            <w:pPr>
              <w:jc w:val="right"/>
            </w:pPr>
            <w:r w:rsidRPr="00596848">
              <w:rPr>
                <w:color w:val="000000" w:themeColor="text1"/>
              </w:rPr>
              <w:t>297 382,1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96" w:rsidRPr="00041A95" w:rsidRDefault="009B2896" w:rsidP="000A3178">
            <w:pPr>
              <w:jc w:val="right"/>
            </w:pPr>
            <w:r w:rsidRPr="00984CF7">
              <w:t>2</w:t>
            </w:r>
            <w:r w:rsidR="000A3178">
              <w:t>84 954</w:t>
            </w:r>
            <w:r w:rsidRPr="00984CF7">
              <w:t>,</w:t>
            </w:r>
            <w:r w:rsidR="000A3178"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96" w:rsidRPr="0096058D" w:rsidRDefault="002562B9" w:rsidP="00880939">
            <w:pPr>
              <w:jc w:val="right"/>
            </w:pPr>
            <w:r>
              <w:t>95,8</w:t>
            </w:r>
          </w:p>
        </w:tc>
      </w:tr>
      <w:tr w:rsidR="009B2896" w:rsidRPr="00532E0C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896" w:rsidRPr="009B2896" w:rsidRDefault="009B2896" w:rsidP="00880939">
            <w:pPr>
              <w:jc w:val="center"/>
              <w:rPr>
                <w:b/>
              </w:rPr>
            </w:pPr>
            <w:r w:rsidRPr="009B2896">
              <w:rPr>
                <w:b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96" w:rsidRPr="00411B05" w:rsidRDefault="00411B05" w:rsidP="000D7BB3">
            <w:pPr>
              <w:jc w:val="right"/>
              <w:rPr>
                <w:b/>
              </w:rPr>
            </w:pPr>
            <w:r w:rsidRPr="00411B05">
              <w:rPr>
                <w:b/>
                <w:color w:val="000000" w:themeColor="text1"/>
              </w:rPr>
              <w:t>126 009,3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96" w:rsidRPr="00D4561B" w:rsidRDefault="002562B9" w:rsidP="000D7BB3">
            <w:pPr>
              <w:jc w:val="right"/>
              <w:rPr>
                <w:b/>
              </w:rPr>
            </w:pPr>
            <w:r w:rsidRPr="002562B9">
              <w:rPr>
                <w:b/>
              </w:rPr>
              <w:t>25</w:t>
            </w:r>
            <w:r>
              <w:rPr>
                <w:b/>
              </w:rPr>
              <w:t> </w:t>
            </w:r>
            <w:r w:rsidRPr="002562B9">
              <w:rPr>
                <w:b/>
              </w:rPr>
              <w:t>987</w:t>
            </w:r>
            <w:r>
              <w:rPr>
                <w:b/>
              </w:rPr>
              <w:t>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96" w:rsidRPr="0096058D" w:rsidRDefault="002562B9" w:rsidP="00880939">
            <w:pPr>
              <w:jc w:val="right"/>
              <w:rPr>
                <w:b/>
              </w:rPr>
            </w:pPr>
            <w:r>
              <w:rPr>
                <w:b/>
              </w:rPr>
              <w:t>20,6</w:t>
            </w:r>
          </w:p>
        </w:tc>
      </w:tr>
      <w:tr w:rsidR="00411B05" w:rsidRPr="00532E0C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Default="00411B05" w:rsidP="00E87E31">
            <w:pPr>
              <w:jc w:val="center"/>
            </w:pPr>
            <w:r>
              <w:t>53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05" w:rsidRPr="002871F3" w:rsidRDefault="00411B05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Ледовая арена и бассейн в школе р.п. Соколовый (I этап - Ледовая арена) МО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2871F3" w:rsidRDefault="00411B05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113 611,7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058D" w:rsidRDefault="000A3178" w:rsidP="00880939">
            <w:pPr>
              <w:jc w:val="right"/>
            </w:pPr>
            <w:r>
              <w:t>25 464,1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058D" w:rsidRDefault="002562B9" w:rsidP="00880939">
            <w:pPr>
              <w:jc w:val="right"/>
            </w:pPr>
            <w:r>
              <w:t>22,4</w:t>
            </w:r>
          </w:p>
        </w:tc>
      </w:tr>
      <w:tr w:rsidR="00411B05" w:rsidRPr="00532E0C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Default="00411B05" w:rsidP="00E87E31">
            <w:pPr>
              <w:jc w:val="center"/>
            </w:pPr>
            <w:r>
              <w:t>54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05" w:rsidRPr="002871F3" w:rsidRDefault="00411B05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Обеспечение водоснабжением поселка Дубки муниципального образования «Город Саратов» по улице Горной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2871F3" w:rsidRDefault="00411B05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1 724,0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058D" w:rsidRDefault="00411B05" w:rsidP="00880939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058D" w:rsidRDefault="00411B05" w:rsidP="00880939">
            <w:pPr>
              <w:jc w:val="right"/>
            </w:pPr>
          </w:p>
        </w:tc>
      </w:tr>
      <w:tr w:rsidR="00411B05" w:rsidRPr="00532E0C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Default="00411B05" w:rsidP="00E87E31">
            <w:pPr>
              <w:jc w:val="center"/>
            </w:pPr>
            <w:r>
              <w:t>55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05" w:rsidRPr="002871F3" w:rsidRDefault="00411B05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котельных №</w:t>
            </w:r>
            <w:r w:rsidR="00D47945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>33 с. Рыбушка, №</w:t>
            </w:r>
            <w:r w:rsidR="00D47945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>35 п. Сергиевский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2871F3" w:rsidRDefault="00411B05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058D" w:rsidRDefault="002562B9" w:rsidP="00880939">
            <w:pPr>
              <w:jc w:val="right"/>
            </w:pPr>
            <w:r>
              <w:t>117,9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Default="002562B9" w:rsidP="00880939">
            <w:pPr>
              <w:jc w:val="right"/>
            </w:pPr>
            <w:r>
              <w:t>19,7</w:t>
            </w:r>
          </w:p>
        </w:tc>
      </w:tr>
      <w:tr w:rsidR="00411B05" w:rsidRPr="00532E0C" w:rsidTr="00411B05">
        <w:trPr>
          <w:cantSplit/>
          <w:trHeight w:val="2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Default="00411B05" w:rsidP="00E87E31">
            <w:pPr>
              <w:jc w:val="center"/>
            </w:pPr>
            <w:r>
              <w:t>56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05" w:rsidRPr="002871F3" w:rsidRDefault="00411B05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систем газопотребления котельных, в т.ч. узлов учета газа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2871F3" w:rsidRDefault="00411B05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8 580,0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058D" w:rsidRDefault="000A3178" w:rsidP="00880939">
            <w:pPr>
              <w:jc w:val="right"/>
            </w:pPr>
            <w: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Default="002562B9" w:rsidP="00880939">
            <w:pPr>
              <w:jc w:val="right"/>
            </w:pPr>
            <w:r>
              <w:t>1,0</w:t>
            </w:r>
          </w:p>
        </w:tc>
      </w:tr>
      <w:tr w:rsidR="00411B05" w:rsidRPr="00532E0C" w:rsidTr="00411B05">
        <w:trPr>
          <w:cantSplit/>
          <w:trHeight w:val="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Default="00411B05" w:rsidP="00E87E31">
            <w:pPr>
              <w:jc w:val="center"/>
            </w:pPr>
            <w:r>
              <w:t>57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05" w:rsidRPr="002871F3" w:rsidRDefault="00411B05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системы водоснабжения по ул. Садовая в п. Дубки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2871F3" w:rsidRDefault="00411B05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058D" w:rsidRDefault="000A3178" w:rsidP="00880939">
            <w:pPr>
              <w:jc w:val="right"/>
            </w:pPr>
            <w:r w:rsidRPr="00596848">
              <w:rPr>
                <w:color w:val="000000" w:themeColor="text1"/>
              </w:rPr>
              <w:t>315,0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Default="002562B9" w:rsidP="00880939">
            <w:pPr>
              <w:jc w:val="right"/>
            </w:pPr>
            <w:r>
              <w:t>100,0</w:t>
            </w:r>
          </w:p>
        </w:tc>
      </w:tr>
      <w:tr w:rsidR="00411B05" w:rsidRPr="00532E0C" w:rsidTr="00411B05">
        <w:trPr>
          <w:cantSplit/>
          <w:trHeight w:val="2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Default="00411B05" w:rsidP="00E87E31">
            <w:pPr>
              <w:jc w:val="center"/>
            </w:pPr>
            <w:r>
              <w:t>58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05" w:rsidRPr="002871F3" w:rsidRDefault="00411B05" w:rsidP="00E87E31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Техническое перевооружение котельной №</w:t>
            </w:r>
            <w:r w:rsidR="00D47945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>19 в р.п. Красный текстильщик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2871F3" w:rsidRDefault="00411B05" w:rsidP="00E87E31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1 178,6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058D" w:rsidRDefault="00411B05" w:rsidP="00880939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Default="00411B05" w:rsidP="00880939">
            <w:pPr>
              <w:jc w:val="right"/>
            </w:pPr>
          </w:p>
        </w:tc>
      </w:tr>
      <w:tr w:rsidR="00411B05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Pr="0096058D" w:rsidRDefault="00411B05" w:rsidP="00880939">
            <w:pPr>
              <w:jc w:val="center"/>
              <w:rPr>
                <w:b/>
                <w:i/>
              </w:rPr>
            </w:pPr>
            <w:r w:rsidRPr="0096058D">
              <w:rPr>
                <w:b/>
                <w:i/>
              </w:rPr>
              <w:t>Всего по разделу: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Pr="00411B05" w:rsidRDefault="00411B05" w:rsidP="00E87E31">
            <w:pPr>
              <w:jc w:val="right"/>
              <w:rPr>
                <w:b/>
                <w:i/>
              </w:rPr>
            </w:pPr>
            <w:r w:rsidRPr="00411B05">
              <w:rPr>
                <w:b/>
                <w:i/>
              </w:rPr>
              <w:t>6 277 342,7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Pr="00411B05" w:rsidRDefault="0008464E" w:rsidP="00A507A7">
            <w:pPr>
              <w:jc w:val="right"/>
              <w:rPr>
                <w:b/>
                <w:i/>
              </w:rPr>
            </w:pPr>
            <w:r w:rsidRPr="0008464E">
              <w:rPr>
                <w:b/>
                <w:i/>
              </w:rPr>
              <w:t>1</w:t>
            </w:r>
            <w:r>
              <w:rPr>
                <w:b/>
                <w:i/>
              </w:rPr>
              <w:t> </w:t>
            </w:r>
            <w:r w:rsidRPr="0008464E">
              <w:rPr>
                <w:b/>
                <w:i/>
              </w:rPr>
              <w:t>274</w:t>
            </w:r>
            <w:r>
              <w:rPr>
                <w:b/>
                <w:i/>
              </w:rPr>
              <w:t xml:space="preserve"> </w:t>
            </w:r>
            <w:r w:rsidRPr="0008464E">
              <w:rPr>
                <w:b/>
                <w:i/>
              </w:rPr>
              <w:t>73</w:t>
            </w:r>
            <w:r w:rsidR="00A507A7">
              <w:rPr>
                <w:b/>
                <w:i/>
              </w:rPr>
              <w:t>6</w:t>
            </w:r>
            <w:r w:rsidRPr="0008464E">
              <w:rPr>
                <w:b/>
                <w:i/>
              </w:rPr>
              <w:t>,</w:t>
            </w:r>
            <w:r w:rsidR="00A507A7">
              <w:rPr>
                <w:b/>
                <w:i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411B05" w:rsidRDefault="000B4761" w:rsidP="00E87E31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20,3</w:t>
            </w:r>
          </w:p>
        </w:tc>
      </w:tr>
      <w:tr w:rsidR="009B2896" w:rsidTr="003A7E9E">
        <w:trPr>
          <w:cantSplit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896" w:rsidRPr="0096058D" w:rsidRDefault="009B2896" w:rsidP="00880939">
            <w:pPr>
              <w:jc w:val="center"/>
              <w:rPr>
                <w:b/>
                <w:i/>
              </w:rPr>
            </w:pPr>
            <w:r w:rsidRPr="0096058D">
              <w:rPr>
                <w:b/>
                <w:i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D4561B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61B" w:rsidRPr="0096058D" w:rsidRDefault="00D4561B" w:rsidP="00880939">
            <w:pPr>
              <w:jc w:val="center"/>
              <w:rPr>
                <w:b/>
              </w:rPr>
            </w:pPr>
            <w:r w:rsidRPr="0096058D">
              <w:rPr>
                <w:b/>
              </w:rPr>
              <w:t>КОМИТЕТ ПО УПРАВЛЕНИЮ ИМУЩЕСТВОМ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561B" w:rsidRPr="00411B05" w:rsidRDefault="00411B05" w:rsidP="000D7BB3">
            <w:pPr>
              <w:jc w:val="right"/>
              <w:rPr>
                <w:b/>
              </w:rPr>
            </w:pPr>
            <w:r w:rsidRPr="00411B05">
              <w:rPr>
                <w:b/>
                <w:color w:val="000000" w:themeColor="text1"/>
              </w:rPr>
              <w:t>23 575,1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561B" w:rsidRPr="00D4561B" w:rsidRDefault="000B4761" w:rsidP="000D7BB3">
            <w:pPr>
              <w:jc w:val="right"/>
              <w:rPr>
                <w:b/>
              </w:rPr>
            </w:pPr>
            <w:r>
              <w:rPr>
                <w:b/>
              </w:rPr>
              <w:t>18 414,0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61B" w:rsidRPr="0096058D" w:rsidRDefault="000B4761" w:rsidP="00880939">
            <w:pPr>
              <w:jc w:val="right"/>
              <w:rPr>
                <w:b/>
              </w:rPr>
            </w:pPr>
            <w:r>
              <w:rPr>
                <w:b/>
              </w:rPr>
              <w:t>78,1</w:t>
            </w:r>
          </w:p>
        </w:tc>
      </w:tr>
      <w:tr w:rsidR="00411B05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Pr="0096058D" w:rsidRDefault="00411B05" w:rsidP="00880939">
            <w:pPr>
              <w:jc w:val="center"/>
            </w:pPr>
            <w:r w:rsidRPr="0096058D">
              <w:t>1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05" w:rsidRPr="007C74BB" w:rsidRDefault="00411B05" w:rsidP="00E87E31">
            <w:pPr>
              <w:rPr>
                <w:color w:val="000000" w:themeColor="text1"/>
              </w:rPr>
            </w:pPr>
            <w:r w:rsidRPr="007C74BB">
              <w:rPr>
                <w:color w:val="000000" w:themeColor="text1"/>
              </w:rP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7C74BB" w:rsidRDefault="00411B05" w:rsidP="00E87E31">
            <w:pPr>
              <w:jc w:val="right"/>
              <w:rPr>
                <w:color w:val="000000" w:themeColor="text1"/>
              </w:rPr>
            </w:pPr>
            <w:r w:rsidRPr="007C74BB">
              <w:rPr>
                <w:color w:val="000000" w:themeColor="text1"/>
              </w:rPr>
              <w:t>16 412,9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041A95" w:rsidRDefault="000A3178" w:rsidP="000A3178">
            <w:pPr>
              <w:jc w:val="right"/>
            </w:pPr>
            <w:r>
              <w:t>16 408,6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058D" w:rsidRDefault="000B4761" w:rsidP="00880939">
            <w:pPr>
              <w:jc w:val="right"/>
            </w:pPr>
            <w:r>
              <w:t>99,9</w:t>
            </w:r>
          </w:p>
        </w:tc>
      </w:tr>
      <w:tr w:rsidR="00411B05" w:rsidTr="003A7E9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Pr="0096058D" w:rsidRDefault="00411B05" w:rsidP="00880939">
            <w:pPr>
              <w:jc w:val="center"/>
            </w:pPr>
            <w:r>
              <w:t>2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05" w:rsidRPr="007C74BB" w:rsidRDefault="00411B05" w:rsidP="00E87E31">
            <w:pPr>
              <w:rPr>
                <w:color w:val="000000" w:themeColor="text1"/>
              </w:rPr>
            </w:pPr>
            <w:r w:rsidRPr="007C74BB">
              <w:rPr>
                <w:color w:val="000000" w:themeColor="text1"/>
              </w:rPr>
              <w:t>Приобретение жилых помещений в целях переселения граждан из жилых помещений, расположенных в объектах подлежащих изъятию в районе Славянской площади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7C74BB" w:rsidRDefault="00411B05" w:rsidP="00E87E31">
            <w:pPr>
              <w:jc w:val="right"/>
              <w:rPr>
                <w:color w:val="000000" w:themeColor="text1"/>
              </w:rPr>
            </w:pPr>
            <w:r w:rsidRPr="007C74BB">
              <w:rPr>
                <w:color w:val="000000" w:themeColor="text1"/>
              </w:rPr>
              <w:t>7 162,2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041A95" w:rsidRDefault="000A3178" w:rsidP="000D7BB3">
            <w:pPr>
              <w:jc w:val="right"/>
            </w:pPr>
            <w:r>
              <w:t>2 005,4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058D" w:rsidRDefault="000B4761" w:rsidP="00880939">
            <w:pPr>
              <w:jc w:val="right"/>
            </w:pPr>
            <w:r>
              <w:t>28,0</w:t>
            </w:r>
          </w:p>
        </w:tc>
      </w:tr>
      <w:tr w:rsidR="00D4561B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61B" w:rsidRPr="00D4561B" w:rsidRDefault="00D4561B" w:rsidP="00880939">
            <w:pPr>
              <w:jc w:val="center"/>
              <w:rPr>
                <w:b/>
              </w:rPr>
            </w:pPr>
            <w:r w:rsidRPr="00D4561B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561B" w:rsidRPr="00411B05" w:rsidRDefault="00411B05" w:rsidP="000D7BB3">
            <w:pPr>
              <w:jc w:val="right"/>
              <w:rPr>
                <w:b/>
              </w:rPr>
            </w:pPr>
            <w:r w:rsidRPr="00411B05">
              <w:rPr>
                <w:b/>
                <w:color w:val="000000" w:themeColor="text1"/>
              </w:rPr>
              <w:t>1 904 952,5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561B" w:rsidRPr="00D4561B" w:rsidRDefault="000B4761" w:rsidP="000D7BB3">
            <w:pPr>
              <w:jc w:val="right"/>
              <w:rPr>
                <w:b/>
              </w:rPr>
            </w:pPr>
            <w:r w:rsidRPr="000B4761">
              <w:rPr>
                <w:b/>
              </w:rPr>
              <w:t>851</w:t>
            </w:r>
            <w:r>
              <w:rPr>
                <w:b/>
              </w:rPr>
              <w:t xml:space="preserve"> </w:t>
            </w:r>
            <w:r w:rsidRPr="000B4761">
              <w:rPr>
                <w:b/>
              </w:rPr>
              <w:t>141,9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61B" w:rsidRPr="0096058D" w:rsidRDefault="000B4761" w:rsidP="00880939">
            <w:pPr>
              <w:jc w:val="right"/>
              <w:rPr>
                <w:b/>
              </w:rPr>
            </w:pPr>
            <w:r>
              <w:rPr>
                <w:b/>
              </w:rPr>
              <w:t>44,7</w:t>
            </w:r>
          </w:p>
        </w:tc>
      </w:tr>
      <w:tr w:rsidR="00411B05" w:rsidTr="00411B05">
        <w:trPr>
          <w:cantSplit/>
          <w:trHeight w:val="7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Pr="0096058D" w:rsidRDefault="00411B05" w:rsidP="00880939">
            <w:pPr>
              <w:jc w:val="center"/>
            </w:pPr>
            <w:r>
              <w:t>3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05" w:rsidRPr="00596848" w:rsidRDefault="00411B05" w:rsidP="00E87E31">
            <w:pPr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596848" w:rsidRDefault="00411B05" w:rsidP="00E87E31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415 897,0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041A95" w:rsidRDefault="002871F3" w:rsidP="000D7BB3">
            <w:pPr>
              <w:jc w:val="right"/>
            </w:pPr>
            <w:r>
              <w:t>23 072,4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058D" w:rsidRDefault="000B4761" w:rsidP="00880939">
            <w:pPr>
              <w:jc w:val="right"/>
            </w:pPr>
            <w:r>
              <w:t>5,5</w:t>
            </w:r>
          </w:p>
        </w:tc>
      </w:tr>
      <w:tr w:rsidR="00411B05" w:rsidTr="00411B05">
        <w:trPr>
          <w:cantSplit/>
          <w:trHeight w:val="8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Default="00411B05" w:rsidP="00880939">
            <w:pPr>
              <w:jc w:val="center"/>
            </w:pPr>
            <w:r>
              <w:lastRenderedPageBreak/>
              <w:t>4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05" w:rsidRPr="007C74BB" w:rsidRDefault="00411B05" w:rsidP="00E87E31">
            <w:pPr>
              <w:rPr>
                <w:color w:val="000000" w:themeColor="text1"/>
              </w:rPr>
            </w:pPr>
            <w:r w:rsidRPr="007C74BB">
              <w:rPr>
                <w:color w:val="000000" w:themeColor="text1"/>
              </w:rP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 (погашение кредиторской задолженности)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7C74BB" w:rsidRDefault="00411B05" w:rsidP="00E87E31">
            <w:pPr>
              <w:jc w:val="right"/>
              <w:rPr>
                <w:color w:val="000000" w:themeColor="text1"/>
              </w:rPr>
            </w:pPr>
            <w:r w:rsidRPr="007C74BB">
              <w:rPr>
                <w:color w:val="000000" w:themeColor="text1"/>
              </w:rPr>
              <w:t>135,1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322D" w:rsidRDefault="002871F3" w:rsidP="000D7BB3">
            <w:pPr>
              <w:jc w:val="right"/>
            </w:pPr>
            <w:r>
              <w:t>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Default="000B4761" w:rsidP="00880939">
            <w:pPr>
              <w:jc w:val="right"/>
            </w:pPr>
            <w:r>
              <w:t>5,7</w:t>
            </w:r>
          </w:p>
        </w:tc>
      </w:tr>
      <w:tr w:rsidR="00411B05" w:rsidTr="00411B05">
        <w:trPr>
          <w:cantSplit/>
          <w:trHeight w:val="8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Default="00411B05" w:rsidP="00880939">
            <w:pPr>
              <w:jc w:val="center"/>
            </w:pPr>
            <w:r>
              <w:t>5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05" w:rsidRPr="007C74BB" w:rsidRDefault="00411B05" w:rsidP="00E87E31">
            <w:pPr>
              <w:rPr>
                <w:color w:val="000000" w:themeColor="text1"/>
              </w:rPr>
            </w:pPr>
            <w:r w:rsidRPr="007C74BB">
              <w:rPr>
                <w:color w:val="000000" w:themeColor="text1"/>
              </w:rP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7C74BB" w:rsidRDefault="00411B05" w:rsidP="00E87E31">
            <w:pPr>
              <w:jc w:val="right"/>
              <w:rPr>
                <w:color w:val="000000" w:themeColor="text1"/>
              </w:rPr>
            </w:pPr>
            <w:r w:rsidRPr="00FF3857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 </w:t>
            </w:r>
            <w:r w:rsidRPr="00FF3857">
              <w:rPr>
                <w:color w:val="000000" w:themeColor="text1"/>
              </w:rPr>
              <w:t>488</w:t>
            </w:r>
            <w:r>
              <w:rPr>
                <w:color w:val="000000" w:themeColor="text1"/>
              </w:rPr>
              <w:t xml:space="preserve"> </w:t>
            </w:r>
            <w:r w:rsidRPr="00FF3857">
              <w:rPr>
                <w:color w:val="000000" w:themeColor="text1"/>
              </w:rPr>
              <w:t>920,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322D" w:rsidRDefault="002871F3" w:rsidP="000D7BB3">
            <w:pPr>
              <w:jc w:val="right"/>
            </w:pPr>
            <w:r>
              <w:t>828 061,8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Default="000B4761" w:rsidP="00880939">
            <w:pPr>
              <w:jc w:val="right"/>
            </w:pPr>
            <w:r>
              <w:t>55,6</w:t>
            </w:r>
          </w:p>
        </w:tc>
      </w:tr>
      <w:tr w:rsidR="00411B05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Pr="0096058D" w:rsidRDefault="00411B05" w:rsidP="00880939">
            <w:pPr>
              <w:jc w:val="center"/>
              <w:rPr>
                <w:b/>
                <w:i/>
              </w:rPr>
            </w:pPr>
            <w:r w:rsidRPr="0096058D">
              <w:rPr>
                <w:b/>
                <w:i/>
              </w:rPr>
              <w:t>Всего по разделу: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Pr="00411B05" w:rsidRDefault="00411B05" w:rsidP="00E87E31">
            <w:pPr>
              <w:jc w:val="right"/>
              <w:rPr>
                <w:b/>
                <w:i/>
              </w:rPr>
            </w:pPr>
            <w:r w:rsidRPr="00411B05">
              <w:rPr>
                <w:b/>
                <w:i/>
              </w:rPr>
              <w:t>1 928 527,6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Pr="00D4561B" w:rsidRDefault="000B4761" w:rsidP="000D7BB3">
            <w:pPr>
              <w:jc w:val="right"/>
              <w:rPr>
                <w:b/>
                <w:i/>
              </w:rPr>
            </w:pPr>
            <w:r w:rsidRPr="000B4761">
              <w:rPr>
                <w:b/>
                <w:i/>
              </w:rPr>
              <w:t>869</w:t>
            </w:r>
            <w:r>
              <w:rPr>
                <w:b/>
                <w:i/>
              </w:rPr>
              <w:t xml:space="preserve"> </w:t>
            </w:r>
            <w:r w:rsidRPr="000B4761">
              <w:rPr>
                <w:b/>
                <w:i/>
              </w:rPr>
              <w:t>555,9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058D" w:rsidRDefault="000B4761" w:rsidP="00880939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45,1</w:t>
            </w:r>
          </w:p>
        </w:tc>
      </w:tr>
      <w:tr w:rsidR="00411B05" w:rsidTr="003A7E9E">
        <w:trPr>
          <w:cantSplit/>
        </w:trPr>
        <w:tc>
          <w:tcPr>
            <w:tcW w:w="101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05" w:rsidRPr="0096058D" w:rsidRDefault="00411B05" w:rsidP="00880939">
            <w:pPr>
              <w:jc w:val="center"/>
              <w:rPr>
                <w:b/>
              </w:rPr>
            </w:pPr>
            <w:r w:rsidRPr="0096058D">
              <w:rPr>
                <w:b/>
              </w:rPr>
              <w:t>Итого по Перечню: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E94016" w:rsidRDefault="00411B05" w:rsidP="00E87E31">
            <w:pPr>
              <w:jc w:val="right"/>
              <w:rPr>
                <w:b/>
                <w:bCs/>
              </w:rPr>
            </w:pPr>
            <w:r w:rsidRPr="00596848">
              <w:rPr>
                <w:b/>
                <w:bCs/>
              </w:rPr>
              <w:t>8</w:t>
            </w:r>
            <w:r>
              <w:rPr>
                <w:b/>
                <w:bCs/>
              </w:rPr>
              <w:t> </w:t>
            </w:r>
            <w:r w:rsidRPr="00596848">
              <w:rPr>
                <w:b/>
                <w:bCs/>
              </w:rPr>
              <w:t>205</w:t>
            </w:r>
            <w:r>
              <w:rPr>
                <w:b/>
                <w:bCs/>
              </w:rPr>
              <w:t xml:space="preserve"> </w:t>
            </w:r>
            <w:r w:rsidRPr="00596848">
              <w:rPr>
                <w:b/>
                <w:bCs/>
              </w:rPr>
              <w:t>870,3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041A95" w:rsidRDefault="0008464E" w:rsidP="00A507A7">
            <w:pPr>
              <w:jc w:val="right"/>
              <w:rPr>
                <w:b/>
                <w:bCs/>
              </w:rPr>
            </w:pPr>
            <w:r w:rsidRPr="0008464E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</w:t>
            </w:r>
            <w:r w:rsidRPr="0008464E">
              <w:rPr>
                <w:b/>
                <w:bCs/>
              </w:rPr>
              <w:t>144</w:t>
            </w:r>
            <w:r>
              <w:rPr>
                <w:b/>
                <w:bCs/>
              </w:rPr>
              <w:t xml:space="preserve"> </w:t>
            </w:r>
            <w:r w:rsidRPr="0008464E">
              <w:rPr>
                <w:b/>
                <w:bCs/>
              </w:rPr>
              <w:t>291,</w:t>
            </w:r>
            <w:r w:rsidR="00A507A7">
              <w:rPr>
                <w:b/>
                <w:bCs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058D" w:rsidRDefault="0008464E" w:rsidP="008809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26,1</w:t>
            </w:r>
          </w:p>
        </w:tc>
      </w:tr>
      <w:tr w:rsidR="00411B05" w:rsidTr="003A7E9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880939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880939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880939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880939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880939"/>
        </w:tc>
      </w:tr>
      <w:tr w:rsidR="00411B05" w:rsidTr="003A7E9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880939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880939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880939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880939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880939"/>
        </w:tc>
      </w:tr>
      <w:tr w:rsidR="00411B05" w:rsidTr="003A7E9E">
        <w:trPr>
          <w:cantSplit/>
        </w:trPr>
        <w:tc>
          <w:tcPr>
            <w:tcW w:w="101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880939"/>
          <w:p w:rsidR="00411B05" w:rsidRDefault="00411B05" w:rsidP="00880939">
            <w:r>
              <w:t>Председатель комитета по финансам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880939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880939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880939"/>
        </w:tc>
      </w:tr>
      <w:tr w:rsidR="00411B05" w:rsidTr="003A7E9E">
        <w:trPr>
          <w:cantSplit/>
        </w:trPr>
        <w:tc>
          <w:tcPr>
            <w:tcW w:w="101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880939">
            <w:r>
              <w:t>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880939"/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D47945" w:rsidP="00880939">
            <w:pPr>
              <w:jc w:val="right"/>
            </w:pPr>
            <w:r>
              <w:t xml:space="preserve"> </w:t>
            </w:r>
            <w:r w:rsidR="00411B05">
              <w:t>А.С. Струков</w:t>
            </w:r>
          </w:p>
        </w:tc>
      </w:tr>
    </w:tbl>
    <w:p w:rsidR="00EB15A1" w:rsidRPr="00377200" w:rsidRDefault="00EB15A1" w:rsidP="00EB15A1"/>
    <w:p w:rsidR="00E2598B" w:rsidRPr="00EB15A1" w:rsidRDefault="00E2598B" w:rsidP="00EB15A1"/>
    <w:sectPr w:rsidR="00E2598B" w:rsidRPr="00EB15A1" w:rsidSect="000C0AAF">
      <w:headerReference w:type="even" r:id="rId8"/>
      <w:headerReference w:type="default" r:id="rId9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2D5" w:rsidRDefault="003512D5" w:rsidP="00EB15A1">
      <w:r>
        <w:separator/>
      </w:r>
    </w:p>
  </w:endnote>
  <w:endnote w:type="continuationSeparator" w:id="1">
    <w:p w:rsidR="003512D5" w:rsidRDefault="003512D5" w:rsidP="00EB1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2D5" w:rsidRDefault="003512D5" w:rsidP="00EB15A1">
      <w:r>
        <w:separator/>
      </w:r>
    </w:p>
  </w:footnote>
  <w:footnote w:type="continuationSeparator" w:id="1">
    <w:p w:rsidR="003512D5" w:rsidRDefault="003512D5" w:rsidP="00EB15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5A1" w:rsidRDefault="00B672E5" w:rsidP="007C63A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B15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B15A1" w:rsidRDefault="00EB15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5A1" w:rsidRDefault="00B672E5" w:rsidP="007C63A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B15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47945">
      <w:rPr>
        <w:rStyle w:val="a7"/>
        <w:noProof/>
      </w:rPr>
      <w:t>5</w:t>
    </w:r>
    <w:r>
      <w:rPr>
        <w:rStyle w:val="a7"/>
      </w:rPr>
      <w:fldChar w:fldCharType="end"/>
    </w:r>
  </w:p>
  <w:p w:rsidR="00EB15A1" w:rsidRDefault="00EB15A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EB15A1"/>
    <w:rsid w:val="00001C24"/>
    <w:rsid w:val="00002942"/>
    <w:rsid w:val="000243D9"/>
    <w:rsid w:val="000316EA"/>
    <w:rsid w:val="00076946"/>
    <w:rsid w:val="0008464E"/>
    <w:rsid w:val="000900AC"/>
    <w:rsid w:val="000A3178"/>
    <w:rsid w:val="000B4761"/>
    <w:rsid w:val="000C0AAF"/>
    <w:rsid w:val="000C2718"/>
    <w:rsid w:val="00106656"/>
    <w:rsid w:val="00113DB2"/>
    <w:rsid w:val="001359C2"/>
    <w:rsid w:val="001467A0"/>
    <w:rsid w:val="001A2560"/>
    <w:rsid w:val="001C2C12"/>
    <w:rsid w:val="00232A85"/>
    <w:rsid w:val="002418D4"/>
    <w:rsid w:val="00253B49"/>
    <w:rsid w:val="002562B9"/>
    <w:rsid w:val="0027677B"/>
    <w:rsid w:val="002871F3"/>
    <w:rsid w:val="002C3F39"/>
    <w:rsid w:val="002D18D0"/>
    <w:rsid w:val="00306513"/>
    <w:rsid w:val="00306550"/>
    <w:rsid w:val="00310C9D"/>
    <w:rsid w:val="003272D3"/>
    <w:rsid w:val="003403DA"/>
    <w:rsid w:val="003459A1"/>
    <w:rsid w:val="003512D5"/>
    <w:rsid w:val="00382332"/>
    <w:rsid w:val="00392966"/>
    <w:rsid w:val="003A7E9E"/>
    <w:rsid w:val="003B0300"/>
    <w:rsid w:val="003B2D60"/>
    <w:rsid w:val="00401C0C"/>
    <w:rsid w:val="004027A6"/>
    <w:rsid w:val="00404E69"/>
    <w:rsid w:val="00411B05"/>
    <w:rsid w:val="004C7B72"/>
    <w:rsid w:val="004E0DC5"/>
    <w:rsid w:val="00510309"/>
    <w:rsid w:val="00532E0C"/>
    <w:rsid w:val="00534946"/>
    <w:rsid w:val="005527DB"/>
    <w:rsid w:val="005663F2"/>
    <w:rsid w:val="00585E98"/>
    <w:rsid w:val="00586EDD"/>
    <w:rsid w:val="0059091D"/>
    <w:rsid w:val="00597668"/>
    <w:rsid w:val="005A25ED"/>
    <w:rsid w:val="005B4354"/>
    <w:rsid w:val="00603887"/>
    <w:rsid w:val="0064025C"/>
    <w:rsid w:val="006406EF"/>
    <w:rsid w:val="00643FF5"/>
    <w:rsid w:val="006808C6"/>
    <w:rsid w:val="00683425"/>
    <w:rsid w:val="00695E6A"/>
    <w:rsid w:val="006D6463"/>
    <w:rsid w:val="006F2758"/>
    <w:rsid w:val="006F2A35"/>
    <w:rsid w:val="00703FFF"/>
    <w:rsid w:val="007205B7"/>
    <w:rsid w:val="007575DF"/>
    <w:rsid w:val="007E3401"/>
    <w:rsid w:val="0080092E"/>
    <w:rsid w:val="00865D03"/>
    <w:rsid w:val="00890F8C"/>
    <w:rsid w:val="0089522A"/>
    <w:rsid w:val="008B66F0"/>
    <w:rsid w:val="008D7D75"/>
    <w:rsid w:val="009039DE"/>
    <w:rsid w:val="0094579A"/>
    <w:rsid w:val="00956C3A"/>
    <w:rsid w:val="0096058D"/>
    <w:rsid w:val="00967EC7"/>
    <w:rsid w:val="009761FB"/>
    <w:rsid w:val="009B2896"/>
    <w:rsid w:val="009C0B9A"/>
    <w:rsid w:val="009C45FA"/>
    <w:rsid w:val="009E6544"/>
    <w:rsid w:val="00A24CAF"/>
    <w:rsid w:val="00A36898"/>
    <w:rsid w:val="00A507A7"/>
    <w:rsid w:val="00A71171"/>
    <w:rsid w:val="00A8776F"/>
    <w:rsid w:val="00B22AED"/>
    <w:rsid w:val="00B672E5"/>
    <w:rsid w:val="00B912FD"/>
    <w:rsid w:val="00BA2364"/>
    <w:rsid w:val="00C33CEA"/>
    <w:rsid w:val="00C468EC"/>
    <w:rsid w:val="00C8096A"/>
    <w:rsid w:val="00C847FD"/>
    <w:rsid w:val="00C93709"/>
    <w:rsid w:val="00D032A3"/>
    <w:rsid w:val="00D24B6C"/>
    <w:rsid w:val="00D4561B"/>
    <w:rsid w:val="00D46C1C"/>
    <w:rsid w:val="00D47945"/>
    <w:rsid w:val="00D573F4"/>
    <w:rsid w:val="00D64A54"/>
    <w:rsid w:val="00D96AEB"/>
    <w:rsid w:val="00DE22BB"/>
    <w:rsid w:val="00E2598B"/>
    <w:rsid w:val="00E6755B"/>
    <w:rsid w:val="00E926F1"/>
    <w:rsid w:val="00EB15A1"/>
    <w:rsid w:val="00ED2F21"/>
    <w:rsid w:val="00ED4DE4"/>
    <w:rsid w:val="00F3707E"/>
    <w:rsid w:val="00F6400A"/>
    <w:rsid w:val="00F94876"/>
    <w:rsid w:val="00FA23F6"/>
    <w:rsid w:val="00FD6167"/>
    <w:rsid w:val="00FE4F9F"/>
    <w:rsid w:val="00FE512A"/>
    <w:rsid w:val="00FF2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paragraph" w:styleId="1">
    <w:name w:val="heading 1"/>
    <w:basedOn w:val="a"/>
    <w:link w:val="10"/>
    <w:uiPriority w:val="9"/>
    <w:qFormat/>
    <w:rsid w:val="00411B0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15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15A1"/>
  </w:style>
  <w:style w:type="paragraph" w:styleId="a5">
    <w:name w:val="footer"/>
    <w:basedOn w:val="a"/>
    <w:link w:val="a6"/>
    <w:uiPriority w:val="99"/>
    <w:semiHidden/>
    <w:unhideWhenUsed/>
    <w:rsid w:val="00EB15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15A1"/>
  </w:style>
  <w:style w:type="character" w:styleId="a7">
    <w:name w:val="page number"/>
    <w:basedOn w:val="a0"/>
    <w:uiPriority w:val="99"/>
    <w:semiHidden/>
    <w:unhideWhenUsed/>
    <w:rsid w:val="00EB15A1"/>
  </w:style>
  <w:style w:type="paragraph" w:styleId="a8">
    <w:name w:val="Balloon Text"/>
    <w:basedOn w:val="a"/>
    <w:link w:val="a9"/>
    <w:uiPriority w:val="99"/>
    <w:semiHidden/>
    <w:unhideWhenUsed/>
    <w:rsid w:val="003A7E9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7E9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11B05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0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B2463-320E-41EE-AC16-47107069A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277</TotalTime>
  <Pages>1</Pages>
  <Words>1405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Мария Анатольевна Ускова</cp:lastModifiedBy>
  <cp:revision>17</cp:revision>
  <cp:lastPrinted>2023-07-18T05:30:00Z</cp:lastPrinted>
  <dcterms:created xsi:type="dcterms:W3CDTF">2023-04-18T07:01:00Z</dcterms:created>
  <dcterms:modified xsi:type="dcterms:W3CDTF">2023-07-18T05:53:00Z</dcterms:modified>
</cp:coreProperties>
</file>